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361EB" w14:textId="1DAADA7A" w:rsidR="00535962" w:rsidRPr="00F7167E" w:rsidRDefault="006C23AF">
      <w:r>
        <w:rPr>
          <w:noProof/>
          <w:lang w:val="en-US"/>
        </w:rPr>
        <w:pict w14:anchorId="553D07C8">
          <v:group id="_x0000_s1044" style="position:absolute;margin-left:320.15pt;margin-top:-51pt;width:169.2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14:paraId="2EC7F448" w14:textId="626FDED9" w:rsidR="008F78A9" w:rsidRPr="008F78A9" w:rsidRDefault="006C23AF" w:rsidP="008F78A9">
                      <w:pPr>
                        <w:jc w:val="center"/>
                        <w:rPr>
                          <w:lang w:val="en-US"/>
                        </w:rPr>
                      </w:pPr>
                      <w:r w:rsidRPr="006C23AF">
                        <w:rPr>
                          <w:rStyle w:val="Textodelmarcadordeposicin"/>
                          <w:lang w:val="en-US"/>
                        </w:rPr>
                        <w:t>SUPBANCO-CCC-LPN-2022-0007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56890813" w14:textId="77777777" w:rsidR="008F78A9" w:rsidRPr="00535962" w:rsidRDefault="008F78A9" w:rsidP="008F78A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16A20" w:rsidRPr="00AD11F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AEB6CE2" wp14:editId="54BCEB19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w:pict w14:anchorId="6E94057B">
          <v:shape id="_x0000_s1026" type="#_x0000_t202" style="position:absolute;margin-left:-17.05pt;margin-top:-40.7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2CFD1C9A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5EA1551F" wp14:editId="6E4B7621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3FA33300">
          <v:shape id="_x0000_s1036" type="#_x0000_t202" style="position:absolute;margin-left:368.1pt;margin-top:4.2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5D54E4A8" w14:textId="77777777" w:rsidR="0026335F" w:rsidRPr="0026335F" w:rsidRDefault="006C23A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val="en-US"/>
        </w:rPr>
        <w:pict w14:anchorId="72E84F74">
          <v:shape id="_x0000_s1049" type="#_x0000_t202" style="position:absolute;margin-left:-10.7pt;margin-top:-53.95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2C8CF24E" w14:textId="77777777" w:rsidR="008F78A9" w:rsidRPr="005052E5" w:rsidRDefault="008F78A9" w:rsidP="008F78A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5052E5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SNCC.D.043</w:t>
                  </w:r>
                </w:p>
              </w:txbxContent>
            </v:textbox>
          </v:shape>
        </w:pict>
      </w:r>
    </w:p>
    <w:p w14:paraId="66504CA2" w14:textId="77777777" w:rsidR="00535962" w:rsidRPr="00535962" w:rsidRDefault="006C23AF" w:rsidP="00535962">
      <w:r>
        <w:rPr>
          <w:noProof/>
          <w:sz w:val="24"/>
          <w:szCs w:val="24"/>
          <w:lang w:eastAsia="es-ES"/>
        </w:rPr>
        <w:pict w14:anchorId="21605A33">
          <v:shape id="_x0000_s1037" type="#_x0000_t202" style="position:absolute;margin-left:386.55pt;margin-top:2.45pt;width:83.6pt;height:19.85pt;z-index:251686912;mso-width-relative:margin;mso-height-relative:margin" filled="f" stroked="f">
            <v:textbox style="mso-next-textbox:#_x0000_s1037">
              <w:txbxContent>
                <w:p w14:paraId="57BA08D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654E9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03EC8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654E9" w:rsidRPr="001654E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3198E202" w14:textId="77777777" w:rsidR="00535962" w:rsidRDefault="006C23AF" w:rsidP="00535962">
      <w:r>
        <w:rPr>
          <w:rStyle w:val="Institucion"/>
          <w:color w:val="FF0000"/>
          <w:sz w:val="28"/>
          <w:lang w:eastAsia="zh-TW"/>
        </w:rPr>
        <w:pict w14:anchorId="08712881">
          <v:shape id="_x0000_s1040" type="#_x0000_t202" style="position:absolute;margin-left:108.9pt;margin-top:.4pt;width:249.75pt;height:22pt;z-index:251691008;mso-width-relative:margin;mso-height-relative:margin" stroked="f">
            <v:textbox style="mso-next-textbox:#_x0000_s1040">
              <w:txbxContent>
                <w:p w14:paraId="6DCC3E40" w14:textId="77777777" w:rsidR="002E1412" w:rsidRPr="002E1412" w:rsidRDefault="006C23AF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5123239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C185E65" w14:textId="77777777" w:rsidR="00A640BD" w:rsidRPr="00C66D08" w:rsidRDefault="006C23A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782B8565">
          <v:shape id="_x0000_s1042" type="#_x0000_t202" style="position:absolute;left:0;text-align:left;margin-left:110.05pt;margin-top:.5pt;width:258.05pt;height:21.4pt;z-index:251695104;mso-width-relative:margin;mso-height-relative:margin" stroked="f">
            <v:textbox style="mso-next-textbox:#_x0000_s1042">
              <w:txbxContent>
                <w:p w14:paraId="09A12DC7" w14:textId="77777777" w:rsidR="00F7443C" w:rsidRPr="00E82502" w:rsidRDefault="00643FAC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organización y experiencia del consultor</w:t>
                  </w:r>
                </w:p>
              </w:txbxContent>
            </v:textbox>
          </v:shape>
        </w:pict>
      </w:r>
    </w:p>
    <w:p w14:paraId="5DEA3809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7D7487F5" w14:textId="77777777"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14:paraId="7A90C846" w14:textId="77777777"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14:paraId="1F601274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14:paraId="43B0AAB5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6B91AEED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4EF0BDBF" w14:textId="77777777"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14:paraId="04AC27C6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14:paraId="5B7E932C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14:paraId="21E0DA53" w14:textId="77777777"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14:paraId="1231A7F1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465B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14:paraId="715FD75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4D593C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0930B5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6DE7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14:paraId="4C82EE11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49641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14:paraId="4904FCF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F68DF1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14:paraId="5543C6B4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42AD490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64BE" w14:textId="77777777" w:rsidR="00643FAC" w:rsidRPr="00643FAC" w:rsidRDefault="00643FAC" w:rsidP="00643FAC">
            <w:pPr>
              <w:pStyle w:val="Textoindependiente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14:paraId="410A8AF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315F409F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DA1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14:paraId="07019A7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3907ED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95F826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AA5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14:paraId="3A06C92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E848C23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E5B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14:paraId="3E002C32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7AC5E45" w14:textId="77777777"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AA94A52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E9A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14:paraId="4AD5936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3AE0A6F2" w14:textId="77777777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23FC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14:paraId="4CCE4B65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12F3B2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BFD42B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14:paraId="2DF5A134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336143E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CB36BE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EA36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14:paraId="300E97C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17DEA213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77F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14:paraId="371427B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B44109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D3D2F6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F510F6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3C90C6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2EEB746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AF9ADB5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789B1D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878D26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CD44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</w:t>
            </w:r>
            <w:proofErr w:type="gramStart"/>
            <w:r w:rsidRPr="00643FAC">
              <w:rPr>
                <w:sz w:val="22"/>
                <w:szCs w:val="22"/>
              </w:rPr>
              <w:t>Director</w:t>
            </w:r>
            <w:proofErr w:type="gramEnd"/>
            <w:r w:rsidRPr="00643FAC">
              <w:rPr>
                <w:sz w:val="22"/>
                <w:szCs w:val="22"/>
              </w:rPr>
              <w:t xml:space="preserve">/ Coordinador de Proyecto, Jefe del equipo): </w:t>
            </w:r>
          </w:p>
          <w:p w14:paraId="28D92C7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E8BCEA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48405C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3E44EAD4" w14:textId="77777777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34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14:paraId="39DED2A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444B13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A4FE65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6459E5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7D8ECB6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7FDF270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44A70E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6D9387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656EC3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FB0D76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A7E1D77" w14:textId="77777777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1A17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14:paraId="74CBC23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7E5D71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779B951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3C72D1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B19D54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918ADE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2D398C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A9A11A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3A3B5B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14:paraId="533D5A16" w14:textId="77777777"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14:paraId="73B5E192" w14:textId="77777777"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14:paraId="239B873E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14:paraId="20A009E7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14:paraId="36A8951F" w14:textId="77777777"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14:paraId="7C6D948F" w14:textId="77777777"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14:paraId="12E92B09" w14:textId="77777777"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624C02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9"/>
      <w:footerReference w:type="default" r:id="rId10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05136" w14:textId="77777777" w:rsidR="001914B7" w:rsidRDefault="001914B7" w:rsidP="001007E7">
      <w:pPr>
        <w:spacing w:after="0" w:line="240" w:lineRule="auto"/>
      </w:pPr>
      <w:r>
        <w:separator/>
      </w:r>
    </w:p>
  </w:endnote>
  <w:endnote w:type="continuationSeparator" w:id="0">
    <w:p w14:paraId="729D3EC4" w14:textId="77777777" w:rsidR="001914B7" w:rsidRDefault="001914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DEE6" w14:textId="77777777" w:rsidR="001007E7" w:rsidRDefault="0092664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9FD91AB" wp14:editId="2FCA1487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C23AF">
      <w:rPr>
        <w:rFonts w:ascii="Arial Narrow" w:hAnsi="Arial Narrow"/>
        <w:noProof/>
        <w:sz w:val="12"/>
        <w:lang w:val="es-DO"/>
      </w:rPr>
      <w:pict w14:anchorId="76825CD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7pt;margin-top:-9.4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17CC87B9" w14:textId="77777777" w:rsidR="00B97B51" w:rsidRPr="00643FAC" w:rsidRDefault="00B97B51" w:rsidP="00157600">
                <w:pPr>
                  <w:spacing w:after="0" w:line="240" w:lineRule="auto"/>
                  <w:rPr>
                    <w:caps/>
                    <w:sz w:val="12"/>
                    <w:u w:val="single"/>
                  </w:rPr>
                </w:pPr>
                <w:r w:rsidRPr="00643FAC">
                  <w:rPr>
                    <w:caps/>
                    <w:sz w:val="12"/>
                    <w:u w:val="single"/>
                  </w:rPr>
                  <w:t xml:space="preserve">Distribución </w:t>
                </w:r>
              </w:p>
              <w:p w14:paraId="1C7F9090" w14:textId="77777777" w:rsidR="00B97B51" w:rsidRPr="00643FAC" w:rsidRDefault="004D45A8" w:rsidP="00157600">
                <w:pPr>
                  <w:spacing w:after="0" w:line="240" w:lineRule="auto"/>
                  <w:rPr>
                    <w:sz w:val="12"/>
                  </w:rPr>
                </w:pPr>
                <w:r w:rsidRPr="00643FAC">
                  <w:rPr>
                    <w:sz w:val="12"/>
                  </w:rPr>
                  <w:t xml:space="preserve">Original 1 – Expediente </w:t>
                </w:r>
                <w:r w:rsidR="00B97B51" w:rsidRPr="00643FAC">
                  <w:rPr>
                    <w:sz w:val="12"/>
                  </w:rPr>
                  <w:t>de Compras</w:t>
                </w:r>
              </w:p>
            </w:txbxContent>
          </v:textbox>
        </v:shape>
      </w:pict>
    </w:r>
    <w:r w:rsidR="006C23AF">
      <w:rPr>
        <w:rFonts w:ascii="Arial Narrow" w:hAnsi="Arial Narrow"/>
        <w:noProof/>
        <w:sz w:val="12"/>
        <w:lang w:val="es-DO" w:eastAsia="zh-TW"/>
      </w:rPr>
      <w:pict w14:anchorId="023100EC">
        <v:shape id="_x0000_s2049" type="#_x0000_t202" style="position:absolute;margin-left:-4.25pt;margin-top:5.4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0B280BFB" w14:textId="77777777" w:rsidR="00B97B51" w:rsidRPr="00643FAC" w:rsidRDefault="00B97B51">
                <w:pPr>
                  <w:rPr>
                    <w:sz w:val="12"/>
                    <w:lang w:val="en-US"/>
                  </w:rPr>
                </w:pPr>
                <w:r w:rsidRPr="00643FAC">
                  <w:rPr>
                    <w:sz w:val="12"/>
                  </w:rPr>
                  <w:t>/</w:t>
                </w:r>
                <w:r w:rsidR="00037F56">
                  <w:rPr>
                    <w:sz w:val="12"/>
                    <w:lang w:val="es-DO"/>
                  </w:rPr>
                  <w:t>UR.10</w:t>
                </w:r>
                <w:r w:rsidRPr="00643FAC">
                  <w:rPr>
                    <w:sz w:val="12"/>
                    <w:lang w:val="es-DO"/>
                  </w:rPr>
                  <w:t>.201</w:t>
                </w:r>
                <w:r w:rsidR="00037F56">
                  <w:rPr>
                    <w:sz w:val="12"/>
                    <w:lang w:val="es-DO"/>
                  </w:rPr>
                  <w:t>2</w:t>
                </w:r>
              </w:p>
            </w:txbxContent>
          </v:textbox>
        </v:shape>
      </w:pict>
    </w:r>
  </w:p>
  <w:p w14:paraId="42AF05D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F80766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E4B311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A66FB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18496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97E29" w14:textId="77777777" w:rsidR="001914B7" w:rsidRDefault="001914B7" w:rsidP="001007E7">
      <w:pPr>
        <w:spacing w:after="0" w:line="240" w:lineRule="auto"/>
      </w:pPr>
      <w:r>
        <w:separator/>
      </w:r>
    </w:p>
  </w:footnote>
  <w:footnote w:type="continuationSeparator" w:id="0">
    <w:p w14:paraId="61FA47B2" w14:textId="77777777" w:rsidR="001914B7" w:rsidRDefault="001914B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9991" w14:textId="77777777" w:rsidR="008F78A9" w:rsidRDefault="006C23AF">
    <w:pPr>
      <w:pStyle w:val="Encabezado"/>
    </w:pPr>
    <w:r>
      <w:rPr>
        <w:noProof/>
        <w:lang w:val="en-US"/>
      </w:rPr>
      <w:pict w14:anchorId="46F40200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2.4pt;margin-top:10.15pt;width:83.6pt;height:19.85pt;z-index:251665408;mso-width-relative:margin;mso-height-relative:margin" filled="f" stroked="f">
          <v:textbox style="mso-next-textbox:#_x0000_s2054">
            <w:txbxContent>
              <w:p w14:paraId="5FFFB118" w14:textId="77777777" w:rsidR="008F78A9" w:rsidRPr="0026335F" w:rsidRDefault="008F78A9" w:rsidP="008F78A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395B3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03EC8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395B31" w:rsidRPr="00395B31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314023"/>
    <w:rsid w:val="00316A20"/>
    <w:rsid w:val="00341484"/>
    <w:rsid w:val="00392351"/>
    <w:rsid w:val="00395B31"/>
    <w:rsid w:val="00404131"/>
    <w:rsid w:val="0042490F"/>
    <w:rsid w:val="004379A6"/>
    <w:rsid w:val="00456C17"/>
    <w:rsid w:val="00466B9C"/>
    <w:rsid w:val="004B30DA"/>
    <w:rsid w:val="004D45A8"/>
    <w:rsid w:val="005052E5"/>
    <w:rsid w:val="00535962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C23AF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6099"/>
    <w:rsid w:val="00A231BB"/>
    <w:rsid w:val="00A35D76"/>
    <w:rsid w:val="00A640BD"/>
    <w:rsid w:val="00A641A7"/>
    <w:rsid w:val="00A72F42"/>
    <w:rsid w:val="00AC55D1"/>
    <w:rsid w:val="00AD11F5"/>
    <w:rsid w:val="00AD7919"/>
    <w:rsid w:val="00B62EEF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46581BC4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1AFA-46CF-4068-86FD-DAC94ADE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8</cp:revision>
  <cp:lastPrinted>2011-03-04T18:50:00Z</cp:lastPrinted>
  <dcterms:created xsi:type="dcterms:W3CDTF">2011-03-04T18:52:00Z</dcterms:created>
  <dcterms:modified xsi:type="dcterms:W3CDTF">2022-10-28T16:57:00Z</dcterms:modified>
</cp:coreProperties>
</file>